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4A4B7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4A4B7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4A4B7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4A4B7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4A4B7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4A4B7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4A4B7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4A4B75" w:rsidRPr="004A4B75">
          <w:rPr>
            <w:b w:val="0"/>
          </w:rPr>
          <w:t xml:space="preserve"> 11091/050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4A4B75" w:rsidP="00232C8F">
            <w:r>
              <w:t>Экономист по финансовой работе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4A4B75" w:rsidP="00232C8F">
            <w:r>
              <w:t>27759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4A4B75" w:rsidRPr="004A4B75">
          <w:rPr>
            <w:rStyle w:val="aa"/>
          </w:rPr>
          <w:t xml:space="preserve"> Административно-хозяйственный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4A4B75" w:rsidRPr="004A4B75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4A4B75" w:rsidRPr="004A4B75">
          <w:rPr>
            <w:u w:val="single"/>
          </w:rPr>
  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4A4B75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4A4B75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4A4B75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4A4B75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4A4B75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4A4B75" w:rsidP="00C31869">
            <w:pPr>
              <w:jc w:val="center"/>
            </w:pPr>
            <w:r>
              <w:t>008-139-587 50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4A4B75" w:rsidRPr="004A4B75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4A4B75" w:rsidRPr="004A4B75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4A4B7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A4B7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A4B7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4A4B7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A4B7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A4B7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4A4B7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A4B7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A4B7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4A4B7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4A4B7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A4B7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4A4B7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A4B7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A4B7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4A4B7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A4B7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A4B7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4A4B7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A4B7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A4B7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4A4B7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A4B7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A4B7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4A4B75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4A4B7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A4B7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A4B7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4A4B7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A4B7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A4B7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4A4B7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A4B7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A4B7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4A4B7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4A4B7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A4B7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4A4B75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4A4B7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A4B7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A4B7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4A4B7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A4B7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A4B7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4A4B7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4A4B7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A4B7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052D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052D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A4B7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052D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052D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A4B7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052D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052D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A4B7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052D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052D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A4B7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052D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052D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A4B7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052D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052D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A4B7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052D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052D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3.2.2.4.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AD5AEF" w:rsidRPr="00AD5AEF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 w:rsidR="00AD5AEF" w:rsidRPr="00AD5AEF">
          <w:rPr>
            <w:i/>
            <w:u w:val="single"/>
          </w:rPr>
          <w:tab/>
          <w:t>   </w:t>
        </w:r>
        <w:r w:rsidR="00AD5AEF" w:rsidRPr="00AD5AEF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="00AD5AEF" w:rsidRPr="00AD5AEF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AD5AEF" w:rsidRPr="00AD5AEF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4A4B75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4A4B75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4A4B7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4A4B75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4A4B75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4A4B7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4A4B75" w:rsidRPr="004A4B75" w:rsidTr="004A4B7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</w:tr>
      <w:tr w:rsidR="004A4B75" w:rsidRPr="004A4B75" w:rsidTr="004A4B7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  <w:r w:rsidRPr="004A4B7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  <w:r w:rsidRPr="004A4B7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  <w:r w:rsidRPr="004A4B7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  <w:r w:rsidRPr="004A4B75">
              <w:rPr>
                <w:vertAlign w:val="superscript"/>
              </w:rPr>
              <w:t>(дата)</w:t>
            </w:r>
          </w:p>
        </w:tc>
      </w:tr>
      <w:tr w:rsidR="004A4B75" w:rsidRPr="004A4B75" w:rsidTr="004A4B7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</w:tr>
      <w:tr w:rsidR="004A4B75" w:rsidRPr="004A4B75" w:rsidTr="004A4B7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  <w:r w:rsidRPr="004A4B7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  <w:r w:rsidRPr="004A4B7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  <w:r w:rsidRPr="004A4B7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  <w:r w:rsidRPr="004A4B75">
              <w:rPr>
                <w:vertAlign w:val="superscript"/>
              </w:rPr>
              <w:t>(дата)</w:t>
            </w:r>
          </w:p>
        </w:tc>
      </w:tr>
      <w:tr w:rsidR="004A4B75" w:rsidRPr="004A4B75" w:rsidTr="004A4B7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</w:tr>
      <w:tr w:rsidR="004A4B75" w:rsidRPr="004A4B75" w:rsidTr="004A4B7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  <w:r w:rsidRPr="004A4B7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  <w:r w:rsidRPr="004A4B7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  <w:r w:rsidRPr="004A4B7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  <w:r w:rsidRPr="004A4B75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647098" w:rsidTr="0064709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647098" w:rsidP="003C5C39">
            <w:pPr>
              <w:pStyle w:val="a8"/>
            </w:pPr>
            <w:r w:rsidRPr="00647098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647098" w:rsidP="003C5C39">
            <w:pPr>
              <w:pStyle w:val="a8"/>
            </w:pPr>
            <w:r w:rsidRPr="00647098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AD5AEF" w:rsidP="003C5C39">
            <w:pPr>
              <w:pStyle w:val="a8"/>
            </w:pPr>
            <w:r>
              <w:t>24.11.2016</w:t>
            </w:r>
          </w:p>
        </w:tc>
      </w:tr>
      <w:tr w:rsidR="00EF07A3" w:rsidRPr="00647098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647098" w:rsidRDefault="00647098" w:rsidP="003C5C39">
            <w:pPr>
              <w:pStyle w:val="a8"/>
              <w:rPr>
                <w:b/>
                <w:vertAlign w:val="superscript"/>
              </w:rPr>
            </w:pPr>
            <w:r w:rsidRPr="0064709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64709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647098" w:rsidRDefault="00647098" w:rsidP="00EF07A3">
            <w:pPr>
              <w:pStyle w:val="a8"/>
              <w:rPr>
                <w:b/>
                <w:vertAlign w:val="superscript"/>
              </w:rPr>
            </w:pPr>
            <w:r w:rsidRPr="0064709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647098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647098" w:rsidRDefault="00647098" w:rsidP="00EF07A3">
            <w:pPr>
              <w:pStyle w:val="a8"/>
              <w:rPr>
                <w:b/>
                <w:vertAlign w:val="superscript"/>
              </w:rPr>
            </w:pPr>
            <w:r w:rsidRPr="00647098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64709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647098" w:rsidRDefault="00647098" w:rsidP="00EF07A3">
            <w:pPr>
              <w:pStyle w:val="a8"/>
              <w:rPr>
                <w:vertAlign w:val="superscript"/>
              </w:rPr>
            </w:pPr>
            <w:r w:rsidRPr="00647098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4A4B7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4A4B75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4A4B7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4A4B75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4A4B75" w:rsidRPr="004A4B75" w:rsidTr="004A4B7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B75" w:rsidRPr="004A4B75" w:rsidRDefault="004A4B7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</w:tr>
      <w:tr w:rsidR="004A4B75" w:rsidRPr="004A4B75" w:rsidTr="004A4B7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  <w:r w:rsidRPr="004A4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A4B75" w:rsidRPr="004A4B75" w:rsidRDefault="004A4B75" w:rsidP="00EF07A3">
            <w:pPr>
              <w:pStyle w:val="a8"/>
              <w:rPr>
                <w:vertAlign w:val="superscript"/>
              </w:rPr>
            </w:pPr>
            <w:r w:rsidRPr="004A4B7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  <w:r w:rsidRPr="004A4B75">
              <w:rPr>
                <w:vertAlign w:val="superscript"/>
              </w:rPr>
              <w:t>(дата)</w:t>
            </w:r>
          </w:p>
        </w:tc>
      </w:tr>
      <w:tr w:rsidR="004A4B75" w:rsidRPr="004A4B75" w:rsidTr="004A4B7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B75" w:rsidRPr="004A4B75" w:rsidRDefault="004A4B7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</w:tr>
      <w:tr w:rsidR="004A4B75" w:rsidRPr="004A4B75" w:rsidTr="004A4B7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  <w:r w:rsidRPr="004A4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A4B75" w:rsidRPr="004A4B75" w:rsidRDefault="004A4B75" w:rsidP="00EF07A3">
            <w:pPr>
              <w:pStyle w:val="a8"/>
              <w:rPr>
                <w:vertAlign w:val="superscript"/>
              </w:rPr>
            </w:pPr>
            <w:r w:rsidRPr="004A4B7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  <w:r w:rsidRPr="004A4B75">
              <w:rPr>
                <w:vertAlign w:val="superscript"/>
              </w:rPr>
              <w:t>(дата)</w:t>
            </w:r>
          </w:p>
        </w:tc>
      </w:tr>
      <w:tr w:rsidR="004A4B75" w:rsidRPr="004A4B75" w:rsidTr="004A4B7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B75" w:rsidRPr="004A4B75" w:rsidRDefault="004A4B7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</w:tr>
      <w:tr w:rsidR="004A4B75" w:rsidRPr="004A4B75" w:rsidTr="004A4B7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  <w:r w:rsidRPr="004A4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A4B75" w:rsidRPr="004A4B75" w:rsidRDefault="004A4B75" w:rsidP="00EF07A3">
            <w:pPr>
              <w:pStyle w:val="a8"/>
              <w:rPr>
                <w:vertAlign w:val="superscript"/>
              </w:rPr>
            </w:pPr>
            <w:r w:rsidRPr="004A4B7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  <w:r w:rsidRPr="004A4B75">
              <w:rPr>
                <w:vertAlign w:val="superscript"/>
              </w:rPr>
              <w:t>(дата)</w:t>
            </w:r>
          </w:p>
        </w:tc>
      </w:tr>
      <w:tr w:rsidR="004A4B75" w:rsidRPr="004A4B75" w:rsidTr="004A4B7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B75" w:rsidRPr="004A4B75" w:rsidRDefault="004A4B7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</w:tr>
      <w:tr w:rsidR="004A4B75" w:rsidRPr="004A4B75" w:rsidTr="004A4B7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  <w:r w:rsidRPr="004A4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A4B75" w:rsidRPr="004A4B75" w:rsidRDefault="004A4B75" w:rsidP="00EF07A3">
            <w:pPr>
              <w:pStyle w:val="a8"/>
              <w:rPr>
                <w:vertAlign w:val="superscript"/>
              </w:rPr>
            </w:pPr>
            <w:r w:rsidRPr="004A4B7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  <w:r w:rsidRPr="004A4B75">
              <w:rPr>
                <w:vertAlign w:val="superscript"/>
              </w:rPr>
              <w:t>(дата)</w:t>
            </w:r>
          </w:p>
        </w:tc>
      </w:tr>
      <w:tr w:rsidR="004A4B75" w:rsidRPr="004A4B75" w:rsidTr="004A4B7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B75" w:rsidRPr="004A4B75" w:rsidRDefault="004A4B7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B75" w:rsidRPr="004A4B75" w:rsidRDefault="004A4B75" w:rsidP="004E51DC">
            <w:pPr>
              <w:pStyle w:val="a8"/>
            </w:pPr>
          </w:p>
        </w:tc>
      </w:tr>
      <w:tr w:rsidR="004A4B75" w:rsidRPr="004A4B75" w:rsidTr="004A4B7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  <w:r w:rsidRPr="004A4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A4B75" w:rsidRPr="004A4B75" w:rsidRDefault="004A4B75" w:rsidP="00EF07A3">
            <w:pPr>
              <w:pStyle w:val="a8"/>
              <w:rPr>
                <w:vertAlign w:val="superscript"/>
              </w:rPr>
            </w:pPr>
            <w:r w:rsidRPr="004A4B7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4B75" w:rsidRPr="004A4B75" w:rsidRDefault="004A4B75" w:rsidP="004E51DC">
            <w:pPr>
              <w:pStyle w:val="a8"/>
              <w:rPr>
                <w:vertAlign w:val="superscript"/>
              </w:rPr>
            </w:pPr>
            <w:r w:rsidRPr="004A4B75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098" w:rsidRDefault="00647098" w:rsidP="0076042D">
      <w:pPr>
        <w:pStyle w:val="a9"/>
      </w:pPr>
      <w:r>
        <w:separator/>
      </w:r>
    </w:p>
  </w:endnote>
  <w:endnote w:type="continuationSeparator" w:id="0">
    <w:p w:rsidR="00647098" w:rsidRDefault="00647098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4A4B7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11091/050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DD7F3B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DD7F3B" w:rsidRPr="00C31869">
            <w:rPr>
              <w:rStyle w:val="ad"/>
              <w:sz w:val="20"/>
              <w:szCs w:val="20"/>
            </w:rPr>
            <w:fldChar w:fldCharType="separate"/>
          </w:r>
          <w:r w:rsidR="004A4B75">
            <w:rPr>
              <w:rStyle w:val="ad"/>
              <w:noProof/>
              <w:sz w:val="20"/>
              <w:szCs w:val="20"/>
            </w:rPr>
            <w:t>1</w:t>
          </w:r>
          <w:r w:rsidR="00DD7F3B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A4B75" w:rsidRPr="004A4B75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098" w:rsidRDefault="00647098" w:rsidP="0076042D">
      <w:pPr>
        <w:pStyle w:val="a9"/>
      </w:pPr>
      <w:r>
        <w:separator/>
      </w:r>
    </w:p>
  </w:footnote>
  <w:footnote w:type="continuationSeparator" w:id="0">
    <w:p w:rsidR="00647098" w:rsidRDefault="00647098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персонал"/>
    <w:docVar w:name="class" w:val=" не определен "/>
    <w:docVar w:name="close_doc_flag" w:val="0"/>
    <w:docVar w:name="co_classes" w:val="   "/>
    <w:docVar w:name="codeok" w:val=" 27759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2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50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BF27DE9EECDC4188A7D9E674C4E2F67A"/>
    <w:docVar w:name="rm_id" w:val="205"/>
    <w:docVar w:name="rm_name" w:val="                                          "/>
    <w:docVar w:name="rm_number" w:val=" 11091/050 "/>
    <w:docVar w:name="s_050" w:val="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Нет"/>
    <w:docVar w:name="sign_date" w:val="   "/>
    <w:docVar w:name="struct_info" w:val="    "/>
    <w:docVar w:name="template" w:val="karta_prg_sout.dot"/>
    <w:docVar w:name="timesmena" w:val="48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"/>
    <w:docVar w:name="version" w:val="51"/>
  </w:docVars>
  <w:rsids>
    <w:rsidRoot w:val="00486D23"/>
    <w:rsid w:val="000024F1"/>
    <w:rsid w:val="0001293C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81C25"/>
    <w:rsid w:val="002A060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44410"/>
    <w:rsid w:val="00481C22"/>
    <w:rsid w:val="00486D23"/>
    <w:rsid w:val="004A47AD"/>
    <w:rsid w:val="004A4B75"/>
    <w:rsid w:val="004C4DB2"/>
    <w:rsid w:val="004E51DC"/>
    <w:rsid w:val="004E5FB2"/>
    <w:rsid w:val="00510595"/>
    <w:rsid w:val="00563E94"/>
    <w:rsid w:val="00576095"/>
    <w:rsid w:val="00593A37"/>
    <w:rsid w:val="005A3A36"/>
    <w:rsid w:val="005B466C"/>
    <w:rsid w:val="005B7FE8"/>
    <w:rsid w:val="005C0A9A"/>
    <w:rsid w:val="005F6B08"/>
    <w:rsid w:val="006327A1"/>
    <w:rsid w:val="0064709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06A3"/>
    <w:rsid w:val="00883461"/>
    <w:rsid w:val="008927F4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5AEF"/>
    <w:rsid w:val="00AD7C32"/>
    <w:rsid w:val="00AF796F"/>
    <w:rsid w:val="00B04F25"/>
    <w:rsid w:val="00BA5029"/>
    <w:rsid w:val="00BC2F3C"/>
    <w:rsid w:val="00C02721"/>
    <w:rsid w:val="00C03F4A"/>
    <w:rsid w:val="00C31869"/>
    <w:rsid w:val="00C33613"/>
    <w:rsid w:val="00CE3307"/>
    <w:rsid w:val="00D76DF8"/>
    <w:rsid w:val="00DB1272"/>
    <w:rsid w:val="00DB5302"/>
    <w:rsid w:val="00DD6B1F"/>
    <w:rsid w:val="00DD7F3B"/>
    <w:rsid w:val="00E052D4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6</cp:revision>
  <dcterms:created xsi:type="dcterms:W3CDTF">2016-11-24T13:45:00Z</dcterms:created>
  <dcterms:modified xsi:type="dcterms:W3CDTF">2016-11-25T06:31:00Z</dcterms:modified>
</cp:coreProperties>
</file>